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8B97" w14:textId="77777777" w:rsidR="00A62DDE" w:rsidRPr="00862273" w:rsidRDefault="00A62DDE" w:rsidP="00A62DDE">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384EE504" w14:textId="77777777" w:rsidR="00A62DDE" w:rsidRPr="00862273" w:rsidRDefault="00A62DDE" w:rsidP="00A62DDE">
      <w:pPr>
        <w:spacing w:after="200"/>
        <w:jc w:val="center"/>
        <w:rPr>
          <w:rFonts w:eastAsia="Calibri"/>
          <w:b/>
          <w:sz w:val="32"/>
          <w:szCs w:val="32"/>
        </w:rPr>
      </w:pPr>
    </w:p>
    <w:p w14:paraId="45B49708" w14:textId="77777777" w:rsidR="00A62DDE" w:rsidRPr="00862273" w:rsidRDefault="00A62DDE" w:rsidP="00A62DDE">
      <w:pPr>
        <w:spacing w:after="200"/>
        <w:jc w:val="center"/>
        <w:rPr>
          <w:rFonts w:eastAsia="Calibri"/>
          <w:b/>
          <w:sz w:val="32"/>
          <w:szCs w:val="32"/>
        </w:rPr>
      </w:pPr>
      <w:r w:rsidRPr="00862273">
        <w:rPr>
          <w:rFonts w:eastAsia="Calibri"/>
          <w:b/>
          <w:noProof/>
          <w:sz w:val="32"/>
          <w:szCs w:val="32"/>
          <w:lang w:eastAsia="ru-RU"/>
        </w:rPr>
        <w:drawing>
          <wp:inline distT="0" distB="0" distL="0" distR="0" wp14:anchorId="7308C54A" wp14:editId="3285A517">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3C12D9CF" w14:textId="77777777" w:rsidR="00A62DDE" w:rsidRPr="00862273" w:rsidRDefault="00A62DDE" w:rsidP="00A62DDE">
      <w:pPr>
        <w:spacing w:after="200"/>
        <w:jc w:val="center"/>
        <w:rPr>
          <w:rFonts w:cs="Times New Roman"/>
          <w:b/>
          <w:bCs/>
          <w:color w:val="000000"/>
          <w:sz w:val="32"/>
          <w:szCs w:val="32"/>
        </w:rPr>
      </w:pPr>
    </w:p>
    <w:p w14:paraId="3A3AB41D" w14:textId="77777777" w:rsidR="00A62DDE" w:rsidRPr="00862273" w:rsidRDefault="00A62DDE" w:rsidP="00A62DDE">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791C952C" w14:textId="1884F4CF" w:rsidR="00A62DDE" w:rsidRPr="00862273" w:rsidRDefault="00A62DDE" w:rsidP="00A62DDE">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685BA5">
        <w:rPr>
          <w:rFonts w:cs="Times New Roman"/>
          <w:b/>
          <w:bCs/>
          <w:color w:val="000000"/>
          <w:sz w:val="32"/>
          <w:szCs w:val="32"/>
        </w:rPr>
        <w:t xml:space="preserve">АКТУАЛИЗИРОВАННОЙ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5893B49D" w14:textId="77777777" w:rsidR="00A62DDE" w:rsidRPr="00862273" w:rsidRDefault="00A62DDE" w:rsidP="00A62DDE">
      <w:pPr>
        <w:contextualSpacing/>
        <w:jc w:val="center"/>
        <w:rPr>
          <w:rFonts w:cs="Times New Roman"/>
          <w:b/>
          <w:bCs/>
          <w:color w:val="000000"/>
          <w:sz w:val="32"/>
          <w:szCs w:val="32"/>
        </w:rPr>
      </w:pPr>
    </w:p>
    <w:p w14:paraId="3584E026" w14:textId="054AAB5D" w:rsidR="00A62DDE" w:rsidRPr="00862273" w:rsidRDefault="00F57109" w:rsidP="00A62DDE">
      <w:pPr>
        <w:contextualSpacing/>
        <w:jc w:val="center"/>
        <w:rPr>
          <w:rFonts w:cs="Times New Roman"/>
          <w:b/>
          <w:bCs/>
          <w:color w:val="000000"/>
          <w:sz w:val="36"/>
          <w:szCs w:val="32"/>
        </w:rPr>
      </w:pPr>
      <w:r>
        <w:rPr>
          <w:rFonts w:cs="Times New Roman"/>
          <w:b/>
          <w:bCs/>
          <w:color w:val="000000"/>
          <w:sz w:val="32"/>
          <w:szCs w:val="32"/>
        </w:rPr>
        <w:t>РАЗРАБОТКА</w:t>
      </w:r>
      <w:r w:rsidR="00A62DDE" w:rsidRPr="00862273">
        <w:rPr>
          <w:rFonts w:cs="Times New Roman"/>
          <w:b/>
          <w:bCs/>
          <w:color w:val="000000"/>
          <w:sz w:val="32"/>
          <w:szCs w:val="32"/>
        </w:rPr>
        <w:t xml:space="preserve"> НА 202</w:t>
      </w:r>
      <w:r w:rsidR="00685BA5">
        <w:rPr>
          <w:rFonts w:cs="Times New Roman"/>
          <w:b/>
          <w:bCs/>
          <w:color w:val="000000"/>
          <w:sz w:val="32"/>
          <w:szCs w:val="32"/>
        </w:rPr>
        <w:t>5</w:t>
      </w:r>
      <w:r w:rsidR="00A62DDE" w:rsidRPr="00862273">
        <w:rPr>
          <w:rFonts w:cs="Times New Roman"/>
          <w:b/>
          <w:bCs/>
          <w:color w:val="000000"/>
          <w:sz w:val="32"/>
          <w:szCs w:val="32"/>
        </w:rPr>
        <w:t xml:space="preserve"> ГОД</w:t>
      </w:r>
      <w:r w:rsidR="00A62DDE" w:rsidRPr="00862273">
        <w:rPr>
          <w:rFonts w:cs="Times New Roman"/>
          <w:b/>
          <w:bCs/>
          <w:color w:val="000000"/>
          <w:sz w:val="36"/>
          <w:szCs w:val="32"/>
        </w:rPr>
        <w:br/>
      </w:r>
    </w:p>
    <w:p w14:paraId="4597E7F9" w14:textId="12EDCE3F" w:rsidR="00A62DDE" w:rsidRPr="00862273" w:rsidRDefault="00A62DDE" w:rsidP="00A62DDE">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17</w:t>
      </w:r>
      <w:r w:rsidRPr="00862273">
        <w:rPr>
          <w:rFonts w:cs="Times New Roman"/>
          <w:b/>
          <w:bCs/>
          <w:color w:val="000000"/>
          <w:sz w:val="28"/>
          <w:szCs w:val="32"/>
        </w:rPr>
        <w:t xml:space="preserve">. </w:t>
      </w:r>
      <w:r w:rsidRPr="00A62DDE">
        <w:rPr>
          <w:rFonts w:cs="Times New Roman"/>
          <w:b/>
          <w:bCs/>
          <w:color w:val="000000"/>
          <w:sz w:val="28"/>
          <w:szCs w:val="32"/>
        </w:rPr>
        <w:t>ЗАМЕЧАНИЯ И ПРЕДЛОЖЕНИЯ К ПРОЕКТУ СХЕМЫ ТЕПЛОСНАБЖЕНИЯ МУНИЦИПАЛЬНОГО ОБРАЗОВАНИЯ</w:t>
      </w:r>
    </w:p>
    <w:p w14:paraId="6FAB10F3" w14:textId="77777777" w:rsidR="00A62DDE" w:rsidRPr="00862273" w:rsidRDefault="00A62DDE" w:rsidP="00A62DDE">
      <w:pPr>
        <w:spacing w:after="200"/>
        <w:jc w:val="center"/>
        <w:rPr>
          <w:rFonts w:asciiTheme="minorHAnsi" w:hAnsiTheme="minorHAnsi" w:cstheme="minorHAnsi"/>
          <w:color w:val="000000"/>
          <w:sz w:val="32"/>
          <w:szCs w:val="28"/>
        </w:rPr>
      </w:pPr>
    </w:p>
    <w:p w14:paraId="10B61DC9" w14:textId="4695C1D6" w:rsidR="00A62DDE" w:rsidRPr="00862273" w:rsidRDefault="00685BA5" w:rsidP="00A62DDE">
      <w:pPr>
        <w:spacing w:before="120" w:after="200"/>
        <w:jc w:val="center"/>
        <w:rPr>
          <w:b/>
          <w:spacing w:val="-10"/>
          <w:sz w:val="32"/>
        </w:rPr>
      </w:pPr>
      <w:r>
        <w:rPr>
          <w:b/>
          <w:spacing w:val="-6"/>
          <w:sz w:val="32"/>
        </w:rPr>
        <w:t>88-24</w:t>
      </w:r>
      <w:r w:rsidR="00A62DDE" w:rsidRPr="00862273">
        <w:rPr>
          <w:b/>
          <w:spacing w:val="-6"/>
          <w:sz w:val="32"/>
        </w:rPr>
        <w:t>.ОМ-СТ.0</w:t>
      </w:r>
      <w:r w:rsidR="00A62DDE">
        <w:rPr>
          <w:b/>
          <w:spacing w:val="-6"/>
          <w:sz w:val="32"/>
        </w:rPr>
        <w:t>17</w:t>
      </w:r>
      <w:r w:rsidR="00A62DDE" w:rsidRPr="00862273">
        <w:rPr>
          <w:b/>
          <w:spacing w:val="-6"/>
          <w:sz w:val="32"/>
        </w:rPr>
        <w:t>.00</w:t>
      </w:r>
    </w:p>
    <w:p w14:paraId="35A163E3" w14:textId="77777777" w:rsidR="00A62DDE" w:rsidRPr="00862273" w:rsidRDefault="00A62DDE" w:rsidP="00A62DDE">
      <w:pPr>
        <w:spacing w:after="200"/>
        <w:jc w:val="center"/>
        <w:rPr>
          <w:rFonts w:asciiTheme="minorHAnsi" w:hAnsiTheme="minorHAnsi" w:cstheme="minorHAnsi"/>
          <w:color w:val="000000"/>
          <w:sz w:val="28"/>
          <w:szCs w:val="28"/>
        </w:rPr>
      </w:pPr>
    </w:p>
    <w:p w14:paraId="0B81DA54" w14:textId="691A424E" w:rsidR="00A62DDE" w:rsidRDefault="00A62DDE" w:rsidP="00A62DDE">
      <w:pPr>
        <w:spacing w:after="200"/>
        <w:jc w:val="center"/>
        <w:rPr>
          <w:rFonts w:asciiTheme="minorHAnsi" w:hAnsiTheme="minorHAnsi" w:cstheme="minorHAnsi"/>
          <w:color w:val="000000"/>
          <w:sz w:val="28"/>
          <w:szCs w:val="28"/>
        </w:rPr>
      </w:pPr>
    </w:p>
    <w:p w14:paraId="2F6E8E37" w14:textId="77777777" w:rsidR="00A62DDE" w:rsidRPr="00862273" w:rsidRDefault="00A62DDE" w:rsidP="00A62DDE">
      <w:pPr>
        <w:spacing w:after="200"/>
        <w:jc w:val="center"/>
        <w:rPr>
          <w:rFonts w:asciiTheme="minorHAnsi" w:hAnsiTheme="minorHAnsi" w:cstheme="minorHAnsi"/>
          <w:color w:val="000000"/>
          <w:sz w:val="28"/>
          <w:szCs w:val="28"/>
        </w:rPr>
      </w:pPr>
    </w:p>
    <w:p w14:paraId="0FA17A59" w14:textId="66C21D4F" w:rsidR="00A62DDE" w:rsidRPr="002E22A0" w:rsidRDefault="00A62DDE" w:rsidP="00A62DDE">
      <w:pPr>
        <w:jc w:val="center"/>
        <w:rPr>
          <w:rFonts w:asciiTheme="minorHAnsi" w:eastAsia="Calibri" w:hAnsiTheme="minorHAnsi" w:cstheme="minorHAnsi"/>
          <w:sz w:val="28"/>
          <w:szCs w:val="28"/>
        </w:rPr>
        <w:sectPr w:rsidR="00A62DDE" w:rsidRPr="002E22A0" w:rsidSect="00997A35">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685BA5">
        <w:rPr>
          <w:rFonts w:asciiTheme="minorHAnsi" w:hAnsiTheme="minorHAnsi" w:cstheme="minorHAnsi"/>
          <w:color w:val="000000"/>
          <w:sz w:val="28"/>
          <w:szCs w:val="28"/>
        </w:rPr>
        <w:t>4</w:t>
      </w:r>
      <w:r w:rsidRPr="002E22A0">
        <w:br w:type="page"/>
      </w:r>
    </w:p>
    <w:p w14:paraId="40DF53CA" w14:textId="77777777" w:rsidR="00A62DDE" w:rsidRPr="00862273" w:rsidRDefault="00A62DDE" w:rsidP="00A62DDE">
      <w:pPr>
        <w:jc w:val="center"/>
        <w:rPr>
          <w:rFonts w:eastAsia="Calibri"/>
          <w:b/>
          <w:sz w:val="32"/>
          <w:szCs w:val="32"/>
        </w:rPr>
      </w:pPr>
      <w:bookmarkStart w:id="0" w:name="_Toc499035302"/>
      <w:bookmarkStart w:id="1" w:name="_Toc502047922"/>
    </w:p>
    <w:p w14:paraId="529E53B5" w14:textId="77777777" w:rsidR="00A62DDE" w:rsidRPr="00862273" w:rsidRDefault="00A62DDE" w:rsidP="00A62DDE">
      <w:pPr>
        <w:spacing w:after="200"/>
        <w:rPr>
          <w:rFonts w:eastAsia="Calibri"/>
          <w:b/>
          <w:sz w:val="32"/>
          <w:szCs w:val="32"/>
        </w:rPr>
      </w:pPr>
    </w:p>
    <w:p w14:paraId="1EFE331A" w14:textId="77777777" w:rsidR="00A62DDE" w:rsidRPr="00862273" w:rsidRDefault="00A62DDE" w:rsidP="00A62DDE">
      <w:pPr>
        <w:spacing w:after="200"/>
        <w:jc w:val="center"/>
        <w:rPr>
          <w:rFonts w:eastAsia="Calibri"/>
          <w:b/>
          <w:sz w:val="32"/>
          <w:szCs w:val="32"/>
        </w:rPr>
      </w:pPr>
    </w:p>
    <w:p w14:paraId="18FB38F3" w14:textId="77777777" w:rsidR="00A62DDE" w:rsidRPr="00862273" w:rsidRDefault="00A62DDE" w:rsidP="00A62DDE">
      <w:pPr>
        <w:spacing w:after="200"/>
        <w:jc w:val="center"/>
        <w:rPr>
          <w:rFonts w:eastAsia="Calibri"/>
          <w:b/>
          <w:sz w:val="32"/>
          <w:szCs w:val="32"/>
        </w:rPr>
      </w:pPr>
    </w:p>
    <w:p w14:paraId="78C48735" w14:textId="77777777" w:rsidR="00A62DDE" w:rsidRPr="00862273" w:rsidRDefault="00A62DDE" w:rsidP="00A62DDE">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268400A7" w14:textId="5AC3AB68" w:rsidR="00A62DDE" w:rsidRPr="00862273" w:rsidRDefault="00A62DDE" w:rsidP="00A62DDE">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685BA5">
        <w:rPr>
          <w:rFonts w:cs="Times New Roman"/>
          <w:b/>
          <w:bCs/>
          <w:color w:val="000000"/>
          <w:sz w:val="32"/>
          <w:szCs w:val="32"/>
        </w:rPr>
        <w:t>АКТУАЛИЗИРОВАННОЙ</w:t>
      </w:r>
      <w:r w:rsidR="00685BA5"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3119DF02" w14:textId="435DB781" w:rsidR="00A62DDE" w:rsidRPr="00862273" w:rsidRDefault="00F57109" w:rsidP="00A62DDE">
      <w:pPr>
        <w:contextualSpacing/>
        <w:jc w:val="center"/>
        <w:rPr>
          <w:rFonts w:cs="Times New Roman"/>
          <w:b/>
          <w:bCs/>
          <w:color w:val="000000"/>
          <w:sz w:val="32"/>
          <w:szCs w:val="32"/>
        </w:rPr>
      </w:pPr>
      <w:r>
        <w:rPr>
          <w:rFonts w:cs="Times New Roman"/>
          <w:b/>
          <w:bCs/>
          <w:color w:val="000000"/>
          <w:sz w:val="32"/>
          <w:szCs w:val="32"/>
        </w:rPr>
        <w:t>РАЗРАБОТКА</w:t>
      </w:r>
      <w:r w:rsidR="00A62DDE" w:rsidRPr="00862273">
        <w:rPr>
          <w:rFonts w:cs="Times New Roman"/>
          <w:b/>
          <w:bCs/>
          <w:color w:val="000000"/>
          <w:sz w:val="32"/>
          <w:szCs w:val="32"/>
        </w:rPr>
        <w:t xml:space="preserve"> НА 202</w:t>
      </w:r>
      <w:r w:rsidR="00685BA5">
        <w:rPr>
          <w:rFonts w:cs="Times New Roman"/>
          <w:b/>
          <w:bCs/>
          <w:color w:val="000000"/>
          <w:sz w:val="32"/>
          <w:szCs w:val="32"/>
        </w:rPr>
        <w:t>5</w:t>
      </w:r>
      <w:r w:rsidR="00A62DDE" w:rsidRPr="00862273">
        <w:rPr>
          <w:rFonts w:cs="Times New Roman"/>
          <w:b/>
          <w:bCs/>
          <w:color w:val="000000"/>
          <w:sz w:val="32"/>
          <w:szCs w:val="32"/>
        </w:rPr>
        <w:t xml:space="preserve"> ГОД</w:t>
      </w:r>
      <w:r w:rsidR="00A62DDE" w:rsidRPr="00862273">
        <w:rPr>
          <w:rFonts w:cs="Times New Roman"/>
          <w:b/>
          <w:bCs/>
          <w:color w:val="000000"/>
          <w:sz w:val="32"/>
          <w:szCs w:val="32"/>
        </w:rPr>
        <w:br/>
      </w:r>
    </w:p>
    <w:p w14:paraId="488D2F7C" w14:textId="0D34DABB" w:rsidR="00A62DDE" w:rsidRPr="00A63E2D" w:rsidRDefault="00A62DDE" w:rsidP="00A62DDE">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17</w:t>
      </w:r>
      <w:r w:rsidRPr="00A63E2D">
        <w:rPr>
          <w:rFonts w:cs="Times New Roman"/>
          <w:b/>
          <w:bCs/>
          <w:color w:val="000000"/>
          <w:sz w:val="32"/>
          <w:szCs w:val="32"/>
        </w:rPr>
        <w:t xml:space="preserve">. </w:t>
      </w:r>
      <w:r w:rsidRPr="00A62DDE">
        <w:rPr>
          <w:rFonts w:cs="Times New Roman"/>
          <w:b/>
          <w:bCs/>
          <w:color w:val="000000"/>
          <w:sz w:val="28"/>
          <w:szCs w:val="32"/>
        </w:rPr>
        <w:t>ЗАМЕЧАНИЯ И ПРЕДЛОЖЕНИЯ К ПРОЕКТУ СХЕМЫ ТЕПЛОСНАБЖЕНИЯ МУНИЦИПАЛЬНОГО ОБРАЗОВАНИЯ</w:t>
      </w:r>
    </w:p>
    <w:p w14:paraId="6B638721" w14:textId="46C34658" w:rsidR="00A62DDE" w:rsidRDefault="00A62DDE" w:rsidP="00A62DDE">
      <w:pPr>
        <w:spacing w:after="200"/>
        <w:jc w:val="center"/>
        <w:rPr>
          <w:rFonts w:eastAsia="Calibri" w:cs="Times New Roman"/>
          <w:b/>
          <w:sz w:val="32"/>
          <w:szCs w:val="32"/>
        </w:rPr>
      </w:pPr>
    </w:p>
    <w:p w14:paraId="4C6E6740" w14:textId="554C2792" w:rsidR="00A62DDE" w:rsidRDefault="00A62DDE" w:rsidP="00A62DDE">
      <w:pPr>
        <w:spacing w:after="200"/>
        <w:jc w:val="center"/>
        <w:rPr>
          <w:rFonts w:eastAsia="Calibri" w:cs="Times New Roman"/>
          <w:b/>
          <w:sz w:val="32"/>
          <w:szCs w:val="32"/>
        </w:rPr>
      </w:pPr>
    </w:p>
    <w:p w14:paraId="6596F649" w14:textId="77777777" w:rsidR="00C03CE5" w:rsidRPr="00862273" w:rsidRDefault="00C03CE5" w:rsidP="00A62DDE">
      <w:pPr>
        <w:spacing w:after="200"/>
        <w:jc w:val="center"/>
        <w:rPr>
          <w:rFonts w:eastAsia="Calibri" w:cs="Times New Roman"/>
          <w:b/>
          <w:sz w:val="32"/>
          <w:szCs w:val="32"/>
        </w:rPr>
      </w:pPr>
    </w:p>
    <w:p w14:paraId="6A056D94" w14:textId="57AA5D35" w:rsidR="00A62DDE" w:rsidRDefault="00A62DDE" w:rsidP="00A62DDE">
      <w:pPr>
        <w:tabs>
          <w:tab w:val="left" w:pos="6315"/>
        </w:tabs>
        <w:spacing w:line="240" w:lineRule="auto"/>
        <w:jc w:val="both"/>
        <w:rPr>
          <w:rFonts w:eastAsia="Calibri" w:cs="Times New Roman"/>
          <w:sz w:val="20"/>
          <w:szCs w:val="20"/>
          <w:lang w:eastAsia="ru-RU"/>
        </w:rPr>
      </w:pPr>
      <w:bookmarkStart w:id="2" w:name="_Hlk14078427"/>
    </w:p>
    <w:p w14:paraId="3DC6A9E6" w14:textId="1E480B14" w:rsidR="00DB48D1" w:rsidRDefault="00DB48D1" w:rsidP="00A62DDE">
      <w:pPr>
        <w:tabs>
          <w:tab w:val="left" w:pos="6315"/>
        </w:tabs>
        <w:spacing w:line="240" w:lineRule="auto"/>
        <w:jc w:val="both"/>
        <w:rPr>
          <w:rFonts w:eastAsia="Calibri" w:cs="Times New Roman"/>
          <w:sz w:val="20"/>
          <w:szCs w:val="20"/>
          <w:lang w:eastAsia="ru-RU"/>
        </w:rPr>
      </w:pPr>
    </w:p>
    <w:p w14:paraId="4CDDAEAB" w14:textId="69BF4BFF" w:rsidR="00DB48D1" w:rsidRDefault="00DB48D1" w:rsidP="00A62DDE">
      <w:pPr>
        <w:tabs>
          <w:tab w:val="left" w:pos="6315"/>
        </w:tabs>
        <w:spacing w:line="240" w:lineRule="auto"/>
        <w:jc w:val="both"/>
        <w:rPr>
          <w:rFonts w:eastAsia="Calibri" w:cs="Times New Roman"/>
          <w:sz w:val="20"/>
          <w:szCs w:val="20"/>
          <w:lang w:eastAsia="ru-RU"/>
        </w:rPr>
      </w:pPr>
    </w:p>
    <w:p w14:paraId="6AD35EAF" w14:textId="59799204" w:rsidR="00DB48D1" w:rsidRDefault="00DB48D1" w:rsidP="00A62DDE">
      <w:pPr>
        <w:tabs>
          <w:tab w:val="left" w:pos="6315"/>
        </w:tabs>
        <w:spacing w:line="240" w:lineRule="auto"/>
        <w:jc w:val="both"/>
        <w:rPr>
          <w:rFonts w:eastAsia="Calibri" w:cs="Times New Roman"/>
          <w:sz w:val="20"/>
          <w:szCs w:val="20"/>
          <w:lang w:eastAsia="ru-RU"/>
        </w:rPr>
      </w:pPr>
    </w:p>
    <w:p w14:paraId="27E37919" w14:textId="67A0BAB5" w:rsidR="00DB48D1" w:rsidRDefault="00DB48D1" w:rsidP="00A62DDE">
      <w:pPr>
        <w:tabs>
          <w:tab w:val="left" w:pos="6315"/>
        </w:tabs>
        <w:spacing w:line="240" w:lineRule="auto"/>
        <w:jc w:val="both"/>
        <w:rPr>
          <w:rFonts w:eastAsia="Calibri" w:cs="Times New Roman"/>
          <w:sz w:val="20"/>
          <w:szCs w:val="20"/>
          <w:lang w:eastAsia="ru-RU"/>
        </w:rPr>
      </w:pPr>
    </w:p>
    <w:p w14:paraId="1C27A944" w14:textId="1055C5DE" w:rsidR="00DB48D1" w:rsidRDefault="00DB48D1" w:rsidP="00A62DDE">
      <w:pPr>
        <w:tabs>
          <w:tab w:val="left" w:pos="6315"/>
        </w:tabs>
        <w:spacing w:line="240" w:lineRule="auto"/>
        <w:jc w:val="both"/>
        <w:rPr>
          <w:rFonts w:eastAsia="Calibri" w:cs="Times New Roman"/>
          <w:sz w:val="20"/>
          <w:szCs w:val="20"/>
          <w:lang w:eastAsia="ru-RU"/>
        </w:rPr>
      </w:pPr>
    </w:p>
    <w:p w14:paraId="459493EA" w14:textId="1D820680" w:rsidR="00DB48D1" w:rsidRDefault="00DB48D1" w:rsidP="00A62DDE">
      <w:pPr>
        <w:tabs>
          <w:tab w:val="left" w:pos="6315"/>
        </w:tabs>
        <w:spacing w:line="240" w:lineRule="auto"/>
        <w:jc w:val="both"/>
        <w:rPr>
          <w:rFonts w:eastAsia="Calibri" w:cs="Times New Roman"/>
          <w:sz w:val="20"/>
          <w:szCs w:val="20"/>
          <w:lang w:eastAsia="ru-RU"/>
        </w:rPr>
      </w:pPr>
    </w:p>
    <w:p w14:paraId="204026D5" w14:textId="54E26953" w:rsidR="00DB48D1" w:rsidRDefault="00DB48D1" w:rsidP="00A62DDE">
      <w:pPr>
        <w:tabs>
          <w:tab w:val="left" w:pos="6315"/>
        </w:tabs>
        <w:spacing w:line="240" w:lineRule="auto"/>
        <w:jc w:val="both"/>
        <w:rPr>
          <w:rFonts w:eastAsia="Calibri" w:cs="Times New Roman"/>
          <w:sz w:val="20"/>
          <w:szCs w:val="20"/>
          <w:lang w:eastAsia="ru-RU"/>
        </w:rPr>
      </w:pPr>
    </w:p>
    <w:p w14:paraId="0CEF8759" w14:textId="38CCA876" w:rsidR="00DB48D1" w:rsidRDefault="00DB48D1" w:rsidP="00A62DDE">
      <w:pPr>
        <w:tabs>
          <w:tab w:val="left" w:pos="6315"/>
        </w:tabs>
        <w:spacing w:line="240" w:lineRule="auto"/>
        <w:jc w:val="both"/>
        <w:rPr>
          <w:rFonts w:eastAsia="Calibri" w:cs="Times New Roman"/>
          <w:sz w:val="20"/>
          <w:szCs w:val="20"/>
          <w:lang w:eastAsia="ru-RU"/>
        </w:rPr>
      </w:pPr>
    </w:p>
    <w:p w14:paraId="1E6788FE" w14:textId="44BB3240" w:rsidR="00DB48D1" w:rsidRDefault="00DB48D1" w:rsidP="00A62DDE">
      <w:pPr>
        <w:tabs>
          <w:tab w:val="left" w:pos="6315"/>
        </w:tabs>
        <w:spacing w:line="240" w:lineRule="auto"/>
        <w:jc w:val="both"/>
        <w:rPr>
          <w:rFonts w:eastAsia="Calibri" w:cs="Times New Roman"/>
          <w:sz w:val="20"/>
          <w:szCs w:val="20"/>
          <w:lang w:eastAsia="ru-RU"/>
        </w:rPr>
      </w:pPr>
    </w:p>
    <w:p w14:paraId="5C839E76" w14:textId="7248542C" w:rsidR="00DB48D1" w:rsidRDefault="00DB48D1" w:rsidP="00A62DDE">
      <w:pPr>
        <w:tabs>
          <w:tab w:val="left" w:pos="6315"/>
        </w:tabs>
        <w:spacing w:line="240" w:lineRule="auto"/>
        <w:jc w:val="both"/>
        <w:rPr>
          <w:rFonts w:eastAsia="Calibri" w:cs="Times New Roman"/>
          <w:sz w:val="20"/>
          <w:szCs w:val="20"/>
          <w:lang w:eastAsia="ru-RU"/>
        </w:rPr>
      </w:pPr>
    </w:p>
    <w:p w14:paraId="5BD20914" w14:textId="77777777" w:rsidR="00DB48D1" w:rsidRPr="00862273" w:rsidRDefault="00DB48D1" w:rsidP="00A62DDE">
      <w:pPr>
        <w:tabs>
          <w:tab w:val="left" w:pos="6315"/>
        </w:tabs>
        <w:spacing w:line="240" w:lineRule="auto"/>
        <w:jc w:val="both"/>
        <w:rPr>
          <w:rFonts w:eastAsia="Calibri" w:cs="Times New Roman"/>
          <w:sz w:val="20"/>
          <w:szCs w:val="20"/>
          <w:lang w:eastAsia="ru-RU"/>
        </w:rPr>
      </w:pPr>
    </w:p>
    <w:bookmarkEnd w:id="2"/>
    <w:p w14:paraId="3FAB4910" w14:textId="77777777" w:rsidR="00A62DDE" w:rsidRDefault="00A62DDE" w:rsidP="00A62DDE">
      <w:pPr>
        <w:spacing w:after="200"/>
        <w:rPr>
          <w:sz w:val="32"/>
          <w:szCs w:val="32"/>
        </w:rPr>
      </w:pPr>
    </w:p>
    <w:p w14:paraId="291EC40E" w14:textId="77777777" w:rsidR="00A62DDE" w:rsidRPr="00862273" w:rsidRDefault="00A62DDE" w:rsidP="00A62DDE">
      <w:pPr>
        <w:spacing w:after="200"/>
        <w:rPr>
          <w:sz w:val="32"/>
          <w:szCs w:val="32"/>
        </w:rPr>
      </w:pPr>
    </w:p>
    <w:p w14:paraId="1C540D60" w14:textId="2CA2C7A6" w:rsidR="00A62DDE" w:rsidRPr="002E22A0" w:rsidRDefault="00A62DDE" w:rsidP="00A62DDE">
      <w:pPr>
        <w:jc w:val="center"/>
        <w:rPr>
          <w:rFonts w:eastAsiaTheme="minorHAnsi"/>
          <w:b/>
          <w:caps/>
          <w:szCs w:val="24"/>
        </w:rPr>
      </w:pPr>
      <w:r w:rsidRPr="00862273">
        <w:rPr>
          <w:rFonts w:asciiTheme="minorHAnsi" w:hAnsiTheme="minorHAnsi" w:cstheme="minorHAnsi"/>
          <w:color w:val="000000"/>
          <w:sz w:val="28"/>
          <w:szCs w:val="28"/>
        </w:rPr>
        <w:t>202</w:t>
      </w:r>
      <w:r w:rsidR="00685BA5">
        <w:rPr>
          <w:rFonts w:asciiTheme="minorHAnsi" w:hAnsiTheme="minorHAnsi" w:cstheme="minorHAnsi"/>
          <w:color w:val="000000"/>
          <w:sz w:val="28"/>
          <w:szCs w:val="28"/>
        </w:rPr>
        <w:t>4</w:t>
      </w:r>
      <w:r w:rsidRPr="002E22A0">
        <w:br w:type="page"/>
      </w:r>
    </w:p>
    <w:p w14:paraId="5F91EFDE" w14:textId="77777777" w:rsidR="00A62DDE" w:rsidRDefault="00A62DDE" w:rsidP="00A62DDE">
      <w:pPr>
        <w:jc w:val="center"/>
        <w:rPr>
          <w:b/>
          <w:bCs/>
        </w:rPr>
      </w:pPr>
      <w:bookmarkStart w:id="3" w:name="_Toc51328628"/>
      <w:bookmarkEnd w:id="0"/>
      <w:bookmarkEnd w:id="1"/>
      <w:r w:rsidRPr="002E22A0">
        <w:rPr>
          <w:b/>
          <w:bCs/>
        </w:rPr>
        <w:lastRenderedPageBreak/>
        <w:t>СОСТАВ ДОКУМЕНТОВ</w:t>
      </w:r>
      <w:bookmarkEnd w:id="3"/>
    </w:p>
    <w:tbl>
      <w:tblPr>
        <w:tblW w:w="5000" w:type="pct"/>
        <w:tblCellMar>
          <w:left w:w="0" w:type="dxa"/>
          <w:right w:w="0" w:type="dxa"/>
        </w:tblCellMar>
        <w:tblLook w:val="04A0" w:firstRow="1" w:lastRow="0" w:firstColumn="1" w:lastColumn="0" w:noHBand="0" w:noVBand="1"/>
      </w:tblPr>
      <w:tblGrid>
        <w:gridCol w:w="6850"/>
        <w:gridCol w:w="3061"/>
      </w:tblGrid>
      <w:tr w:rsidR="00A62DDE" w:rsidRPr="002E22A0" w14:paraId="5492906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CAC093D" w14:textId="77777777" w:rsidR="00A62DDE" w:rsidRPr="002E22A0" w:rsidRDefault="00A62DDE" w:rsidP="00A87551">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EEB5115" w14:textId="77777777" w:rsidR="00A62DDE" w:rsidRPr="002E22A0" w:rsidRDefault="00A62DDE" w:rsidP="00A87551">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A62DDE" w:rsidRPr="002E22A0" w14:paraId="060BE52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5BBCB44" w14:textId="1D938EE1" w:rsidR="00A62DDE" w:rsidRPr="002E22A0" w:rsidRDefault="00D75385" w:rsidP="00A87551">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071BA7B" w14:textId="4A5B19F6" w:rsidR="00A62DDE" w:rsidRPr="002E22A0" w:rsidRDefault="00685BA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A62DDE" w:rsidRPr="002E22A0">
              <w:rPr>
                <w:rFonts w:asciiTheme="minorHAnsi" w:hAnsiTheme="minorHAnsi" w:cstheme="minorHAnsi"/>
              </w:rPr>
              <w:t>.</w:t>
            </w:r>
            <w:r w:rsidR="00A62DDE">
              <w:rPr>
                <w:rFonts w:asciiTheme="minorHAnsi" w:hAnsiTheme="minorHAnsi" w:cstheme="minorHAnsi"/>
              </w:rPr>
              <w:t>УЧ-</w:t>
            </w:r>
            <w:r w:rsidR="00A62DDE" w:rsidRPr="002E22A0">
              <w:rPr>
                <w:rFonts w:asciiTheme="minorHAnsi" w:hAnsiTheme="minorHAnsi" w:cstheme="minorHAnsi"/>
              </w:rPr>
              <w:t>СТ.00.00</w:t>
            </w:r>
          </w:p>
        </w:tc>
      </w:tr>
      <w:tr w:rsidR="00A62DDE" w:rsidRPr="002E22A0" w14:paraId="6FE7AD02" w14:textId="77777777" w:rsidTr="00A87551">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116345FE" w14:textId="77777777" w:rsidR="00A62DDE" w:rsidRPr="002E22A0" w:rsidRDefault="00A62DDE" w:rsidP="00A87551">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2880CA90" w14:textId="13C40B01" w:rsidR="00A62DDE" w:rsidRPr="002E22A0" w:rsidRDefault="00A62DDE" w:rsidP="00A87551">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F57109">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685BA5">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A62DDE" w:rsidRPr="002E22A0" w14:paraId="79ABB522"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5E5167F" w14:textId="77777777" w:rsidR="00A62DDE" w:rsidRPr="002E22A0" w:rsidRDefault="00A62DDE"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09CC7D9" w14:textId="6723BFB1" w:rsidR="00A62DDE" w:rsidRPr="002E22A0" w:rsidRDefault="00685BA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A62DDE" w:rsidRPr="0038544C">
              <w:rPr>
                <w:rFonts w:asciiTheme="minorHAnsi" w:hAnsiTheme="minorHAnsi" w:cstheme="minorHAnsi"/>
              </w:rPr>
              <w:t>.ОМ-СТ.01.00</w:t>
            </w:r>
          </w:p>
        </w:tc>
      </w:tr>
      <w:tr w:rsidR="00A62DDE" w:rsidRPr="002E22A0" w14:paraId="16A5299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4B50C95E" w14:textId="77777777" w:rsidR="00A62DDE" w:rsidRPr="002E22A0" w:rsidRDefault="00A62DDE"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754A0A44" w14:textId="77777777" w:rsidR="00A62DDE" w:rsidRPr="002E22A0" w:rsidRDefault="00A62DDE" w:rsidP="00A87551">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478BADB" w14:textId="617DD605" w:rsidR="00A62DDE" w:rsidRPr="002E22A0" w:rsidRDefault="00685BA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A62DDE" w:rsidRPr="0038544C">
              <w:rPr>
                <w:rFonts w:asciiTheme="minorHAnsi" w:hAnsiTheme="minorHAnsi" w:cstheme="minorHAnsi"/>
              </w:rPr>
              <w:t>.ОМ-СТ.</w:t>
            </w:r>
            <w:r w:rsidR="00A62DDE" w:rsidRPr="002E22A0">
              <w:rPr>
                <w:rFonts w:asciiTheme="minorHAnsi" w:hAnsiTheme="minorHAnsi" w:cstheme="minorHAnsi"/>
              </w:rPr>
              <w:t>01.01</w:t>
            </w:r>
          </w:p>
        </w:tc>
      </w:tr>
      <w:tr w:rsidR="00A62DDE" w:rsidRPr="002E22A0" w14:paraId="5BBE6910"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93A65DE" w14:textId="77777777" w:rsidR="00A62DDE" w:rsidRPr="002E22A0" w:rsidRDefault="00A62DDE"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062DCD3" w14:textId="33886D29" w:rsidR="00A62DDE" w:rsidRPr="002E22A0" w:rsidRDefault="00685BA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A62DDE" w:rsidRPr="0038544C">
              <w:rPr>
                <w:rFonts w:asciiTheme="minorHAnsi" w:hAnsiTheme="minorHAnsi" w:cstheme="minorHAnsi"/>
              </w:rPr>
              <w:t>.ОМ-СТ.</w:t>
            </w:r>
            <w:r w:rsidR="00A62DDE" w:rsidRPr="002E22A0">
              <w:rPr>
                <w:rFonts w:asciiTheme="minorHAnsi" w:hAnsiTheme="minorHAnsi" w:cstheme="minorHAnsi"/>
              </w:rPr>
              <w:t>01.02</w:t>
            </w:r>
          </w:p>
        </w:tc>
      </w:tr>
      <w:tr w:rsidR="00A62DDE" w:rsidRPr="002E22A0" w14:paraId="54465D13"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2D15F8F" w14:textId="77777777" w:rsidR="00A62DDE" w:rsidRPr="002E22A0" w:rsidRDefault="00A62DDE"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254BB523" w14:textId="77777777" w:rsidR="00A62DDE" w:rsidRPr="002E22A0" w:rsidRDefault="00A62DDE" w:rsidP="00A87551">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470BE6E" w14:textId="13D09497" w:rsidR="00A62DDE" w:rsidRPr="002E22A0" w:rsidRDefault="00685BA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A62DDE" w:rsidRPr="0038544C">
              <w:rPr>
                <w:rFonts w:asciiTheme="minorHAnsi" w:hAnsiTheme="minorHAnsi" w:cstheme="minorHAnsi"/>
              </w:rPr>
              <w:t>.ОМ-СТ.</w:t>
            </w:r>
            <w:r w:rsidR="00A62DDE" w:rsidRPr="002E22A0">
              <w:rPr>
                <w:rFonts w:asciiTheme="minorHAnsi" w:hAnsiTheme="minorHAnsi" w:cstheme="minorHAnsi"/>
              </w:rPr>
              <w:t>01.03</w:t>
            </w:r>
          </w:p>
        </w:tc>
      </w:tr>
      <w:tr w:rsidR="00A62DDE" w:rsidRPr="002E22A0" w14:paraId="714D820C"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A6D76F3" w14:textId="68457319" w:rsidR="00A62DDE" w:rsidRPr="002E22A0" w:rsidRDefault="00A62DDE"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D75385">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47901F9" w14:textId="43E11E67" w:rsidR="00A62DDE" w:rsidRPr="002E22A0" w:rsidRDefault="00685BA5" w:rsidP="00A87551">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A62DDE" w:rsidRPr="0038544C">
              <w:rPr>
                <w:rFonts w:asciiTheme="minorHAnsi" w:hAnsiTheme="minorHAnsi" w:cstheme="minorHAnsi"/>
              </w:rPr>
              <w:t>.ОМ-СТ.</w:t>
            </w:r>
            <w:r w:rsidR="00A62DDE" w:rsidRPr="002E22A0">
              <w:rPr>
                <w:rFonts w:asciiTheme="minorHAnsi" w:hAnsiTheme="minorHAnsi" w:cstheme="minorHAnsi"/>
              </w:rPr>
              <w:t>02.00</w:t>
            </w:r>
          </w:p>
        </w:tc>
      </w:tr>
      <w:tr w:rsidR="00A62DDE" w:rsidRPr="002E22A0" w14:paraId="6D2273DA"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19473EB" w14:textId="77777777" w:rsidR="00A62DDE" w:rsidRPr="002E22A0" w:rsidRDefault="00A62DDE"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72FBAEA" w14:textId="5B561395" w:rsidR="00A62DDE" w:rsidRPr="002E22A0" w:rsidRDefault="00685BA5" w:rsidP="00A8755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04.00</w:t>
            </w:r>
          </w:p>
        </w:tc>
      </w:tr>
      <w:tr w:rsidR="00A62DDE" w:rsidRPr="002E22A0" w14:paraId="707E5B3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DC37206" w14:textId="77777777" w:rsidR="00A62DDE" w:rsidRPr="002E22A0" w:rsidRDefault="00A62DDE"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DFA2586" w14:textId="1F76FD71" w:rsidR="00A62DDE" w:rsidRPr="002E22A0" w:rsidRDefault="00685BA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05.00</w:t>
            </w:r>
          </w:p>
        </w:tc>
      </w:tr>
      <w:tr w:rsidR="00A62DDE" w:rsidRPr="002E22A0" w14:paraId="7DE90582"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A7F6A5C" w14:textId="77777777" w:rsidR="00A62DDE" w:rsidRPr="002E22A0" w:rsidRDefault="00A62DDE" w:rsidP="00A8755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520299B" w14:textId="2B770818" w:rsidR="00A62DDE" w:rsidRPr="002E22A0" w:rsidRDefault="00685BA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06.00</w:t>
            </w:r>
          </w:p>
        </w:tc>
      </w:tr>
      <w:tr w:rsidR="00A62DDE" w:rsidRPr="002E22A0" w14:paraId="10E45AB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F854323"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66D79BE" w14:textId="5A4832EA" w:rsidR="00A62DDE" w:rsidRPr="002E22A0" w:rsidRDefault="00685BA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07.00</w:t>
            </w:r>
          </w:p>
        </w:tc>
      </w:tr>
      <w:tr w:rsidR="00A62DDE" w:rsidRPr="002E22A0" w14:paraId="590D3E03"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37A1A5E"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E525ED8" w14:textId="1646965E" w:rsidR="00A62DDE" w:rsidRPr="002E22A0" w:rsidRDefault="00685BA5" w:rsidP="00A8755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08.00</w:t>
            </w:r>
          </w:p>
        </w:tc>
      </w:tr>
      <w:tr w:rsidR="00A62DDE" w:rsidRPr="002E22A0" w14:paraId="66BFC3E6"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C10E61C" w14:textId="4B5D738D"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D75385">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F58A506" w14:textId="750A3253" w:rsidR="00A62DDE" w:rsidRPr="002E22A0"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09.00</w:t>
            </w:r>
          </w:p>
        </w:tc>
      </w:tr>
      <w:tr w:rsidR="00A62DDE" w:rsidRPr="002E22A0" w14:paraId="7C758BC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5CB3DE5"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112773F" w14:textId="7222FAFA" w:rsidR="00A62DDE" w:rsidRPr="002E22A0"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010.00</w:t>
            </w:r>
          </w:p>
        </w:tc>
      </w:tr>
      <w:tr w:rsidR="00A62DDE" w:rsidRPr="002E22A0" w14:paraId="10686888"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480D7C4"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DE25F22" w14:textId="6FAAE1C9" w:rsidR="00A62DDE" w:rsidRPr="002E22A0"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011.00</w:t>
            </w:r>
          </w:p>
        </w:tc>
      </w:tr>
      <w:tr w:rsidR="00A62DDE" w:rsidRPr="002E22A0" w14:paraId="10EF2421"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9C7DB49" w14:textId="3C420DF4" w:rsidR="00A62DDE" w:rsidRPr="002E22A0" w:rsidRDefault="00A62DDE" w:rsidP="00DB48D1">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r w:rsidR="00DB48D1">
              <w:rPr>
                <w:rFonts w:asciiTheme="minorHAnsi" w:hAnsiTheme="minorHAnsi" w:cstheme="minorHAnsi"/>
              </w:rPr>
              <w:t>к</w:t>
            </w:r>
            <w:r w:rsidRPr="002E22A0">
              <w:rPr>
                <w:rFonts w:asciiTheme="minorHAnsi" w:hAnsiTheme="minorHAnsi" w:cstheme="minorHAnsi"/>
              </w:rPr>
              <w:t>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334856C" w14:textId="10C19526" w:rsidR="00A62DDE" w:rsidRPr="002E22A0"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012.00</w:t>
            </w:r>
          </w:p>
        </w:tc>
      </w:tr>
      <w:tr w:rsidR="00A62DDE" w:rsidRPr="002E22A0" w14:paraId="07B2BC48"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149B9B1"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4659284" w14:textId="6C21CE8A" w:rsidR="00A62DDE" w:rsidRPr="002E22A0"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013.00</w:t>
            </w:r>
          </w:p>
        </w:tc>
      </w:tr>
      <w:tr w:rsidR="00A62DDE" w:rsidRPr="002E22A0" w14:paraId="04C71B41"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EEDBFF7"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1EA4E35" w14:textId="7FE815BB" w:rsidR="00A62DDE" w:rsidRPr="002E22A0"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014.00</w:t>
            </w:r>
          </w:p>
        </w:tc>
      </w:tr>
      <w:tr w:rsidR="00A62DDE" w:rsidRPr="002E22A0" w14:paraId="65733140"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56D317A" w14:textId="5242D07F"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15.</w:t>
            </w:r>
            <w:r w:rsidR="00D75385">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0FFD3F" w14:textId="01880504" w:rsidR="00A62DDE" w:rsidRPr="002E22A0"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015.00</w:t>
            </w:r>
          </w:p>
        </w:tc>
      </w:tr>
      <w:tr w:rsidR="00A62DDE" w:rsidRPr="002E22A0" w14:paraId="3F4E378B"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0F355C83"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D2AD586" w14:textId="451D0A5D" w:rsidR="00A62DDE"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w:t>
            </w:r>
            <w:r w:rsidR="00A62DDE">
              <w:rPr>
                <w:rFonts w:asciiTheme="minorHAnsi" w:hAnsiTheme="minorHAnsi" w:cstheme="minorHAnsi"/>
              </w:rPr>
              <w:t>6</w:t>
            </w:r>
            <w:r w:rsidR="00A62DDE" w:rsidRPr="002E22A0">
              <w:rPr>
                <w:rFonts w:asciiTheme="minorHAnsi" w:hAnsiTheme="minorHAnsi" w:cstheme="minorHAnsi"/>
              </w:rPr>
              <w:t>.00</w:t>
            </w:r>
          </w:p>
        </w:tc>
      </w:tr>
      <w:tr w:rsidR="00A62DDE" w:rsidRPr="002E22A0" w14:paraId="680F704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6B59C60"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03CD049" w14:textId="182F6770" w:rsidR="00A62DDE"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w:t>
            </w:r>
            <w:r w:rsidR="00A62DDE">
              <w:rPr>
                <w:rFonts w:asciiTheme="minorHAnsi" w:hAnsiTheme="minorHAnsi" w:cstheme="minorHAnsi"/>
              </w:rPr>
              <w:t>7</w:t>
            </w:r>
            <w:r w:rsidR="00A62DDE" w:rsidRPr="002E22A0">
              <w:rPr>
                <w:rFonts w:asciiTheme="minorHAnsi" w:hAnsiTheme="minorHAnsi" w:cstheme="minorHAnsi"/>
              </w:rPr>
              <w:t>.00</w:t>
            </w:r>
          </w:p>
        </w:tc>
      </w:tr>
      <w:tr w:rsidR="00A62DDE" w:rsidRPr="002E22A0" w14:paraId="6D3DAACE"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3548734" w14:textId="5E1D8205"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F57109">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CD39D12" w14:textId="2B937B00" w:rsidR="00A62DDE"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w:t>
            </w:r>
            <w:r w:rsidR="00A62DDE">
              <w:rPr>
                <w:rFonts w:asciiTheme="minorHAnsi" w:hAnsiTheme="minorHAnsi" w:cstheme="minorHAnsi"/>
              </w:rPr>
              <w:t>8</w:t>
            </w:r>
            <w:r w:rsidR="00A62DDE" w:rsidRPr="002E22A0">
              <w:rPr>
                <w:rFonts w:asciiTheme="minorHAnsi" w:hAnsiTheme="minorHAnsi" w:cstheme="minorHAnsi"/>
              </w:rPr>
              <w:t>.00</w:t>
            </w:r>
          </w:p>
        </w:tc>
      </w:tr>
      <w:tr w:rsidR="00A62DDE" w:rsidRPr="002E22A0" w14:paraId="6F49888F" w14:textId="77777777" w:rsidTr="00A8755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71CE96EC" w14:textId="77777777" w:rsidR="00A62DDE" w:rsidRPr="002E22A0" w:rsidRDefault="00A62DDE" w:rsidP="00A8755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1D80BFC4" w14:textId="3058A371" w:rsidR="00A62DDE" w:rsidRDefault="00685BA5" w:rsidP="00A87551">
            <w:pPr>
              <w:pStyle w:val="TableParagraph"/>
              <w:spacing w:line="276" w:lineRule="auto"/>
              <w:rPr>
                <w:rFonts w:asciiTheme="minorHAnsi" w:hAnsiTheme="minorHAnsi" w:cstheme="minorHAnsi"/>
              </w:rPr>
            </w:pPr>
            <w:r>
              <w:rPr>
                <w:rFonts w:asciiTheme="minorHAnsi" w:hAnsiTheme="minorHAnsi" w:cstheme="minorHAnsi"/>
              </w:rPr>
              <w:t>88-24</w:t>
            </w:r>
            <w:r w:rsidR="00A62DDE">
              <w:rPr>
                <w:rFonts w:asciiTheme="minorHAnsi" w:hAnsiTheme="minorHAnsi" w:cstheme="minorHAnsi"/>
              </w:rPr>
              <w:t>.ОМ-СТ.</w:t>
            </w:r>
            <w:r w:rsidR="00A62DDE" w:rsidRPr="002E22A0">
              <w:rPr>
                <w:rFonts w:asciiTheme="minorHAnsi" w:hAnsiTheme="minorHAnsi" w:cstheme="minorHAnsi"/>
              </w:rPr>
              <w:t>01</w:t>
            </w:r>
            <w:r w:rsidR="00A62DDE">
              <w:rPr>
                <w:rFonts w:asciiTheme="minorHAnsi" w:hAnsiTheme="minorHAnsi" w:cstheme="minorHAnsi"/>
              </w:rPr>
              <w:t>9</w:t>
            </w:r>
            <w:r w:rsidR="00A62DDE" w:rsidRPr="002E22A0">
              <w:rPr>
                <w:rFonts w:asciiTheme="minorHAnsi" w:hAnsiTheme="minorHAnsi" w:cstheme="minorHAnsi"/>
              </w:rPr>
              <w:t>.00</w:t>
            </w:r>
          </w:p>
        </w:tc>
      </w:tr>
    </w:tbl>
    <w:p w14:paraId="7FF48282" w14:textId="255DBD94" w:rsidR="001566B6" w:rsidRPr="00F758AA" w:rsidRDefault="001566B6" w:rsidP="00602C82">
      <w:pPr>
        <w:pStyle w:val="a5"/>
        <w:rPr>
          <w:rFonts w:eastAsia="Calibri"/>
        </w:rPr>
        <w:sectPr w:rsidR="001566B6" w:rsidRPr="00F758AA" w:rsidSect="00A62DDE">
          <w:footerReference w:type="default" r:id="rId11"/>
          <w:headerReference w:type="first" r:id="rId12"/>
          <w:pgSz w:w="11906" w:h="16838" w:code="9"/>
          <w:pgMar w:top="1049" w:right="851" w:bottom="1134" w:left="1134" w:header="170" w:footer="209"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5"/>
            <w:spacing w:after="0"/>
            <w:ind w:firstLine="0"/>
            <w:jc w:val="center"/>
            <w:rPr>
              <w:rStyle w:val="ac"/>
              <w:b/>
            </w:rPr>
          </w:pPr>
          <w:r>
            <w:rPr>
              <w:rStyle w:val="ac"/>
              <w:b/>
            </w:rPr>
            <w:t>СОДЕРЖАНИЕ</w:t>
          </w:r>
        </w:p>
        <w:p w14:paraId="31EFD919" w14:textId="77777777" w:rsidR="00E5652E" w:rsidRPr="00385027" w:rsidRDefault="00E5652E" w:rsidP="00E5652E">
          <w:pPr>
            <w:pStyle w:val="a5"/>
            <w:spacing w:after="0"/>
            <w:ind w:firstLine="0"/>
            <w:jc w:val="center"/>
            <w:rPr>
              <w:rStyle w:val="ac"/>
              <w:b/>
            </w:rPr>
          </w:pPr>
        </w:p>
        <w:p w14:paraId="1798EA3A" w14:textId="2F108A56" w:rsidR="00A62DDE" w:rsidRDefault="00602C82">
          <w:pPr>
            <w:pStyle w:val="12"/>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2585033" w:history="1">
            <w:r w:rsidR="00A62DDE" w:rsidRPr="00303AA1">
              <w:rPr>
                <w:rStyle w:val="ab"/>
                <w:noProof/>
              </w:rPr>
              <w:t>17.1. Перечень всех замечаний и предложений, поступивших при разработке, утверждении и актуализации схемы теплоснабжения</w:t>
            </w:r>
            <w:r w:rsidR="00A62DDE">
              <w:rPr>
                <w:noProof/>
                <w:webHidden/>
              </w:rPr>
              <w:tab/>
            </w:r>
            <w:r w:rsidR="00A62DDE">
              <w:rPr>
                <w:noProof/>
                <w:webHidden/>
              </w:rPr>
              <w:fldChar w:fldCharType="begin"/>
            </w:r>
            <w:r w:rsidR="00A62DDE">
              <w:rPr>
                <w:noProof/>
                <w:webHidden/>
              </w:rPr>
              <w:instrText xml:space="preserve"> PAGEREF _Toc152585033 \h </w:instrText>
            </w:r>
            <w:r w:rsidR="00A62DDE">
              <w:rPr>
                <w:noProof/>
                <w:webHidden/>
              </w:rPr>
            </w:r>
            <w:r w:rsidR="00A62DDE">
              <w:rPr>
                <w:noProof/>
                <w:webHidden/>
              </w:rPr>
              <w:fldChar w:fldCharType="separate"/>
            </w:r>
            <w:r w:rsidR="00A62DDE">
              <w:rPr>
                <w:noProof/>
                <w:webHidden/>
              </w:rPr>
              <w:t>6</w:t>
            </w:r>
            <w:r w:rsidR="00A62DDE">
              <w:rPr>
                <w:noProof/>
                <w:webHidden/>
              </w:rPr>
              <w:fldChar w:fldCharType="end"/>
            </w:r>
          </w:hyperlink>
        </w:p>
        <w:p w14:paraId="605E82A4" w14:textId="0DD9C4B0" w:rsidR="00A62DDE" w:rsidRDefault="0036089C">
          <w:pPr>
            <w:pStyle w:val="12"/>
            <w:rPr>
              <w:rFonts w:asciiTheme="minorHAnsi" w:hAnsiTheme="minorHAnsi"/>
              <w:noProof/>
              <w:sz w:val="22"/>
              <w:lang w:eastAsia="ru-RU"/>
            </w:rPr>
          </w:pPr>
          <w:hyperlink w:anchor="_Toc152585034" w:history="1">
            <w:r w:rsidR="00A62DDE" w:rsidRPr="00303AA1">
              <w:rPr>
                <w:rStyle w:val="ab"/>
                <w:noProof/>
              </w:rPr>
              <w:t>17.2. Ответы разработчиков проекта схемы теплоснабжения на замечания и предложения</w:t>
            </w:r>
            <w:r w:rsidR="00A62DDE">
              <w:rPr>
                <w:noProof/>
                <w:webHidden/>
              </w:rPr>
              <w:tab/>
            </w:r>
            <w:r w:rsidR="00A62DDE">
              <w:rPr>
                <w:noProof/>
                <w:webHidden/>
              </w:rPr>
              <w:fldChar w:fldCharType="begin"/>
            </w:r>
            <w:r w:rsidR="00A62DDE">
              <w:rPr>
                <w:noProof/>
                <w:webHidden/>
              </w:rPr>
              <w:instrText xml:space="preserve"> PAGEREF _Toc152585034 \h </w:instrText>
            </w:r>
            <w:r w:rsidR="00A62DDE">
              <w:rPr>
                <w:noProof/>
                <w:webHidden/>
              </w:rPr>
            </w:r>
            <w:r w:rsidR="00A62DDE">
              <w:rPr>
                <w:noProof/>
                <w:webHidden/>
              </w:rPr>
              <w:fldChar w:fldCharType="separate"/>
            </w:r>
            <w:r w:rsidR="00A62DDE">
              <w:rPr>
                <w:noProof/>
                <w:webHidden/>
              </w:rPr>
              <w:t>6</w:t>
            </w:r>
            <w:r w:rsidR="00A62DDE">
              <w:rPr>
                <w:noProof/>
                <w:webHidden/>
              </w:rPr>
              <w:fldChar w:fldCharType="end"/>
            </w:r>
          </w:hyperlink>
        </w:p>
        <w:p w14:paraId="24C6CA09" w14:textId="2F64C54C" w:rsidR="00A62DDE" w:rsidRDefault="0036089C">
          <w:pPr>
            <w:pStyle w:val="12"/>
            <w:rPr>
              <w:rFonts w:asciiTheme="minorHAnsi" w:hAnsiTheme="minorHAnsi"/>
              <w:noProof/>
              <w:sz w:val="22"/>
              <w:lang w:eastAsia="ru-RU"/>
            </w:rPr>
          </w:pPr>
          <w:hyperlink w:anchor="_Toc152585035" w:history="1">
            <w:r w:rsidR="00A62DDE" w:rsidRPr="00303AA1">
              <w:rPr>
                <w:rStyle w:val="ab"/>
                <w:noProof/>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A62DDE">
              <w:rPr>
                <w:noProof/>
                <w:webHidden/>
              </w:rPr>
              <w:tab/>
            </w:r>
            <w:r w:rsidR="00A62DDE">
              <w:rPr>
                <w:noProof/>
                <w:webHidden/>
              </w:rPr>
              <w:fldChar w:fldCharType="begin"/>
            </w:r>
            <w:r w:rsidR="00A62DDE">
              <w:rPr>
                <w:noProof/>
                <w:webHidden/>
              </w:rPr>
              <w:instrText xml:space="preserve"> PAGEREF _Toc152585035 \h </w:instrText>
            </w:r>
            <w:r w:rsidR="00A62DDE">
              <w:rPr>
                <w:noProof/>
                <w:webHidden/>
              </w:rPr>
            </w:r>
            <w:r w:rsidR="00A62DDE">
              <w:rPr>
                <w:noProof/>
                <w:webHidden/>
              </w:rPr>
              <w:fldChar w:fldCharType="separate"/>
            </w:r>
            <w:r w:rsidR="00A62DDE">
              <w:rPr>
                <w:noProof/>
                <w:webHidden/>
              </w:rPr>
              <w:t>6</w:t>
            </w:r>
            <w:r w:rsidR="00A62DDE">
              <w:rPr>
                <w:noProof/>
                <w:webHidden/>
              </w:rPr>
              <w:fldChar w:fldCharType="end"/>
            </w:r>
          </w:hyperlink>
        </w:p>
        <w:p w14:paraId="44986006" w14:textId="439DCB9C" w:rsidR="00602C82" w:rsidRPr="00127628" w:rsidRDefault="00602C82" w:rsidP="008D4987">
          <w:pPr>
            <w:ind w:firstLine="0"/>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241C474" w14:textId="3731C9E4" w:rsidR="00A62DDE" w:rsidRDefault="00A62DDE" w:rsidP="00A62DDE">
      <w:pPr>
        <w:pStyle w:val="1"/>
        <w:numPr>
          <w:ilvl w:val="0"/>
          <w:numId w:val="0"/>
        </w:numPr>
        <w:jc w:val="both"/>
      </w:pPr>
      <w:bookmarkStart w:id="4" w:name="_Toc524614939"/>
      <w:bookmarkStart w:id="5" w:name="_Toc524615155"/>
      <w:bookmarkStart w:id="6" w:name="_Toc2361317"/>
      <w:bookmarkStart w:id="7" w:name="_Toc4604381"/>
      <w:bookmarkStart w:id="8" w:name="_Toc4604655"/>
      <w:bookmarkStart w:id="9" w:name="_Toc4606523"/>
      <w:bookmarkStart w:id="10" w:name="_Toc4763103"/>
      <w:bookmarkStart w:id="11" w:name="_Toc6560631"/>
      <w:bookmarkStart w:id="12" w:name="_Toc9449416"/>
      <w:bookmarkStart w:id="13" w:name="_Toc53336725"/>
      <w:bookmarkStart w:id="14" w:name="_Toc152585033"/>
      <w:r>
        <w:lastRenderedPageBreak/>
        <w:t xml:space="preserve">17.1. </w:t>
      </w:r>
      <w:r w:rsidRPr="002F15DA">
        <w:t>Перечень всех замечаний и предложений, поступивших при разработке, утверждении и актуализации схемы теплоснабжения</w:t>
      </w:r>
      <w:bookmarkEnd w:id="4"/>
      <w:bookmarkEnd w:id="5"/>
      <w:bookmarkEnd w:id="6"/>
      <w:bookmarkEnd w:id="7"/>
      <w:bookmarkEnd w:id="8"/>
      <w:bookmarkEnd w:id="9"/>
      <w:bookmarkEnd w:id="10"/>
      <w:bookmarkEnd w:id="11"/>
      <w:bookmarkEnd w:id="12"/>
      <w:bookmarkEnd w:id="13"/>
      <w:bookmarkEnd w:id="14"/>
    </w:p>
    <w:p w14:paraId="601A82C9" w14:textId="77777777" w:rsidR="00A62DDE" w:rsidRPr="00667B3A" w:rsidRDefault="00A62DDE" w:rsidP="00A62DDE">
      <w:r w:rsidRPr="00667B3A">
        <w:t>Замечания и предложения на момент разработки схемы теплоснабжения отсутствуют.</w:t>
      </w:r>
    </w:p>
    <w:p w14:paraId="7418418B" w14:textId="77777777" w:rsidR="00A62DDE" w:rsidRPr="00667B3A" w:rsidRDefault="00A62DDE" w:rsidP="00A62DDE">
      <w:r w:rsidRPr="00667B3A">
        <w:t>(Будет заполнено по итогам проверки проекта схемы теплоснабжения.)</w:t>
      </w:r>
    </w:p>
    <w:p w14:paraId="61975A3E" w14:textId="77777777" w:rsidR="00A62DDE" w:rsidRDefault="00A62DDE" w:rsidP="00A62DDE">
      <w:bookmarkStart w:id="15" w:name="_Toc524614940"/>
      <w:bookmarkStart w:id="16" w:name="_Toc524615156"/>
      <w:bookmarkStart w:id="17" w:name="_Toc2361318"/>
      <w:bookmarkStart w:id="18" w:name="_Toc4604382"/>
      <w:bookmarkStart w:id="19" w:name="_Toc4604656"/>
      <w:bookmarkStart w:id="20" w:name="_Toc4606524"/>
      <w:bookmarkStart w:id="21" w:name="_Toc4763104"/>
      <w:bookmarkStart w:id="22" w:name="_Toc6560632"/>
      <w:bookmarkStart w:id="23" w:name="_Toc9449417"/>
      <w:bookmarkStart w:id="24" w:name="_Toc53336726"/>
    </w:p>
    <w:p w14:paraId="066DFA55" w14:textId="0C1AC91A" w:rsidR="00A62DDE" w:rsidRDefault="00A62DDE" w:rsidP="00A62DDE">
      <w:pPr>
        <w:pStyle w:val="1"/>
        <w:numPr>
          <w:ilvl w:val="0"/>
          <w:numId w:val="0"/>
        </w:numPr>
        <w:jc w:val="both"/>
      </w:pPr>
      <w:bookmarkStart w:id="25" w:name="_Toc152585034"/>
      <w:r>
        <w:t xml:space="preserve">17.2. </w:t>
      </w:r>
      <w:r w:rsidRPr="002F15DA">
        <w:t>Ответы разработчиков проекта схемы теплоснабжения на замечания и предложения</w:t>
      </w:r>
      <w:bookmarkEnd w:id="15"/>
      <w:bookmarkEnd w:id="16"/>
      <w:bookmarkEnd w:id="17"/>
      <w:bookmarkEnd w:id="18"/>
      <w:bookmarkEnd w:id="19"/>
      <w:bookmarkEnd w:id="20"/>
      <w:bookmarkEnd w:id="21"/>
      <w:bookmarkEnd w:id="22"/>
      <w:bookmarkEnd w:id="23"/>
      <w:bookmarkEnd w:id="24"/>
      <w:bookmarkEnd w:id="25"/>
    </w:p>
    <w:p w14:paraId="44294161" w14:textId="77777777" w:rsidR="00A62DDE" w:rsidRPr="00667B3A" w:rsidRDefault="00A62DDE" w:rsidP="00A62DDE">
      <w:r w:rsidRPr="00667B3A">
        <w:t>Замечания и предложения на момент разработки схемы теплоснабжения отсутствуют.</w:t>
      </w:r>
    </w:p>
    <w:p w14:paraId="7DBE1069" w14:textId="77777777" w:rsidR="00A62DDE" w:rsidRPr="00667B3A" w:rsidRDefault="00A62DDE" w:rsidP="00A62DDE">
      <w:r w:rsidRPr="00667B3A">
        <w:t>(Будет заполнено по итогам проверки проекта схемы теплоснабжения.)</w:t>
      </w:r>
    </w:p>
    <w:p w14:paraId="7F8874BE" w14:textId="77777777" w:rsidR="00A62DDE" w:rsidRDefault="00A62DDE" w:rsidP="00A62DDE">
      <w:pPr>
        <w:rPr>
          <w:szCs w:val="24"/>
        </w:rPr>
      </w:pPr>
    </w:p>
    <w:p w14:paraId="30F38CBE" w14:textId="01BF963A" w:rsidR="00A62DDE" w:rsidRDefault="00A62DDE" w:rsidP="00A62DDE">
      <w:pPr>
        <w:pStyle w:val="1"/>
        <w:numPr>
          <w:ilvl w:val="0"/>
          <w:numId w:val="0"/>
        </w:numPr>
        <w:jc w:val="both"/>
      </w:pPr>
      <w:bookmarkStart w:id="26" w:name="_Toc524614941"/>
      <w:bookmarkStart w:id="27" w:name="_Toc524615157"/>
      <w:bookmarkStart w:id="28" w:name="_Toc2361319"/>
      <w:bookmarkStart w:id="29" w:name="_Toc4604383"/>
      <w:bookmarkStart w:id="30" w:name="_Toc4604657"/>
      <w:bookmarkStart w:id="31" w:name="_Toc4606525"/>
      <w:bookmarkStart w:id="32" w:name="_Toc4763105"/>
      <w:bookmarkStart w:id="33" w:name="_Toc6560633"/>
      <w:bookmarkStart w:id="34" w:name="_Toc9449418"/>
      <w:bookmarkStart w:id="35" w:name="_Toc53336727"/>
      <w:bookmarkStart w:id="36" w:name="_Toc152585035"/>
      <w:r>
        <w:t xml:space="preserve">17.3. </w:t>
      </w:r>
      <w:r w:rsidRPr="002F15DA">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26"/>
      <w:bookmarkEnd w:id="27"/>
      <w:bookmarkEnd w:id="28"/>
      <w:bookmarkEnd w:id="29"/>
      <w:bookmarkEnd w:id="30"/>
      <w:bookmarkEnd w:id="31"/>
      <w:bookmarkEnd w:id="32"/>
      <w:bookmarkEnd w:id="33"/>
      <w:bookmarkEnd w:id="34"/>
      <w:bookmarkEnd w:id="35"/>
      <w:bookmarkEnd w:id="36"/>
    </w:p>
    <w:p w14:paraId="0A6B2846" w14:textId="77777777" w:rsidR="00A62DDE" w:rsidRPr="00667B3A" w:rsidRDefault="00A62DDE" w:rsidP="00A62DDE">
      <w:r w:rsidRPr="00667B3A">
        <w:t>Замечания и предложения на момент разработки схемы теплоснабжения отсутствуют.</w:t>
      </w:r>
    </w:p>
    <w:p w14:paraId="4BF4B156" w14:textId="77777777" w:rsidR="00A62DDE" w:rsidRPr="00667B3A" w:rsidRDefault="00A62DDE" w:rsidP="00A62DDE">
      <w:r w:rsidRPr="00667B3A">
        <w:t>(Будет заполнено по итогам проверки проекта схемы теплоснабжения.)</w:t>
      </w:r>
    </w:p>
    <w:p w14:paraId="05441B05" w14:textId="77777777" w:rsidR="00A62DDE" w:rsidRDefault="00A62DDE" w:rsidP="00A62DDE"/>
    <w:p w14:paraId="18E57DCB" w14:textId="77777777" w:rsidR="00A62DDE" w:rsidRPr="00A62DDE" w:rsidRDefault="00A62DDE" w:rsidP="00A62DDE"/>
    <w:sectPr w:rsidR="00A62DDE" w:rsidRPr="00A62DDE" w:rsidSect="00A62DDE">
      <w:pgSz w:w="11906" w:h="16838" w:code="9"/>
      <w:pgMar w:top="1002" w:right="851" w:bottom="851" w:left="1418" w:header="170" w:footer="66"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E9F3" w14:textId="77777777" w:rsidR="0036089C" w:rsidRDefault="0036089C" w:rsidP="00F633EE">
      <w:pPr>
        <w:spacing w:line="240" w:lineRule="auto"/>
      </w:pPr>
      <w:r>
        <w:separator/>
      </w:r>
    </w:p>
    <w:p w14:paraId="326BF987" w14:textId="77777777" w:rsidR="0036089C" w:rsidRDefault="0036089C"/>
  </w:endnote>
  <w:endnote w:type="continuationSeparator" w:id="0">
    <w:p w14:paraId="7148517B" w14:textId="77777777" w:rsidR="0036089C" w:rsidRDefault="0036089C" w:rsidP="00F633EE">
      <w:pPr>
        <w:spacing w:line="240" w:lineRule="auto"/>
      </w:pPr>
      <w:r>
        <w:continuationSeparator/>
      </w:r>
    </w:p>
    <w:p w14:paraId="7E6AD597" w14:textId="77777777" w:rsidR="0036089C" w:rsidRDefault="0036089C"/>
    <w:p w14:paraId="6390F013" w14:textId="77777777" w:rsidR="0036089C" w:rsidRDefault="0036089C">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0C1A" w14:textId="5F3E91EF" w:rsidR="00A62DDE" w:rsidRPr="00AE201C" w:rsidRDefault="00685BA5" w:rsidP="006154E4">
    <w:pPr>
      <w:spacing w:before="120"/>
      <w:jc w:val="center"/>
      <w:rPr>
        <w:b/>
        <w:spacing w:val="-10"/>
        <w:lang w:val="en-US"/>
      </w:rPr>
    </w:pPr>
    <w:r>
      <w:rPr>
        <w:b/>
        <w:spacing w:val="-6"/>
      </w:rPr>
      <w:t>88-24</w:t>
    </w:r>
    <w:r w:rsidR="00A62DDE">
      <w:rPr>
        <w:b/>
        <w:spacing w:val="-6"/>
      </w:rPr>
      <w:t>.ОМ-СТ.02.00</w:t>
    </w:r>
  </w:p>
  <w:p w14:paraId="56231C7B" w14:textId="77777777" w:rsidR="00A62DDE" w:rsidRPr="00270E85" w:rsidRDefault="00A62DDE" w:rsidP="00997A35">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9ECF" w14:textId="62502BF9" w:rsidR="000B6DD7" w:rsidRPr="00AE201C" w:rsidRDefault="00685BA5" w:rsidP="006154E4">
    <w:pPr>
      <w:spacing w:before="120"/>
      <w:jc w:val="center"/>
      <w:rPr>
        <w:b/>
        <w:spacing w:val="-10"/>
        <w:lang w:val="en-US"/>
      </w:rPr>
    </w:pPr>
    <w:r>
      <w:rPr>
        <w:b/>
        <w:spacing w:val="-6"/>
      </w:rPr>
      <w:t>88-24</w:t>
    </w:r>
    <w:r w:rsidR="00A62DDE">
      <w:rPr>
        <w:b/>
        <w:spacing w:val="-6"/>
      </w:rPr>
      <w:t>.ОМ-</w:t>
    </w:r>
    <w:r w:rsidR="000B6DD7">
      <w:rPr>
        <w:b/>
        <w:spacing w:val="-6"/>
      </w:rPr>
      <w:t>СТ.01</w:t>
    </w:r>
    <w:r w:rsidR="00A62DDE">
      <w:rPr>
        <w:b/>
        <w:spacing w:val="-6"/>
      </w:rPr>
      <w:t>7</w:t>
    </w:r>
    <w:r w:rsidR="000B6DD7">
      <w:rPr>
        <w:b/>
        <w:spacing w:val="-6"/>
      </w:rPr>
      <w:t>.00</w:t>
    </w:r>
  </w:p>
  <w:p w14:paraId="1F033BF0" w14:textId="3DD5D77D" w:rsidR="000B6DD7" w:rsidRPr="00270E85" w:rsidRDefault="000B6DD7" w:rsidP="000B6DD7">
    <w:pPr>
      <w:ind w:right="-427"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A62DDE">
      <w:rPr>
        <w:b/>
        <w:noProof/>
        <w:spacing w:val="-10"/>
        <w:szCs w:val="20"/>
        <w:lang w:val="en-US"/>
      </w:rPr>
      <w:t>5</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B61B2" w14:textId="77777777" w:rsidR="0036089C" w:rsidRDefault="0036089C" w:rsidP="00F633EE">
      <w:pPr>
        <w:spacing w:line="240" w:lineRule="auto"/>
      </w:pPr>
      <w:r>
        <w:separator/>
      </w:r>
    </w:p>
    <w:p w14:paraId="162FDD32" w14:textId="77777777" w:rsidR="0036089C" w:rsidRDefault="0036089C"/>
  </w:footnote>
  <w:footnote w:type="continuationSeparator" w:id="0">
    <w:p w14:paraId="197E0936" w14:textId="77777777" w:rsidR="0036089C" w:rsidRDefault="0036089C" w:rsidP="00F633EE">
      <w:pPr>
        <w:spacing w:line="240" w:lineRule="auto"/>
      </w:pPr>
      <w:r>
        <w:continuationSeparator/>
      </w:r>
    </w:p>
    <w:p w14:paraId="13342CB8" w14:textId="77777777" w:rsidR="0036089C" w:rsidRDefault="003608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B2AE9" w14:textId="77777777" w:rsidR="00A62DDE" w:rsidRDefault="00A62DDE" w:rsidP="00997A35">
    <w:pPr>
      <w:jc w:val="center"/>
      <w:rPr>
        <w:i/>
      </w:rPr>
    </w:pPr>
    <w:r w:rsidRPr="00933B00">
      <w:rPr>
        <w:i/>
      </w:rPr>
      <w:t xml:space="preserve">Схема теплоснабжения городского округа город Переславль-Залесский </w:t>
    </w:r>
  </w:p>
  <w:p w14:paraId="494A1864" w14:textId="77777777" w:rsidR="00A62DDE" w:rsidRPr="00321F44" w:rsidRDefault="00A62DDE" w:rsidP="00997A35">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1950F" w14:textId="77777777" w:rsidR="00A62DDE" w:rsidRDefault="00A62DDE" w:rsidP="00A62DDE">
    <w:pPr>
      <w:jc w:val="center"/>
      <w:rPr>
        <w:i/>
      </w:rPr>
    </w:pPr>
    <w:r w:rsidRPr="00933B00">
      <w:rPr>
        <w:i/>
      </w:rPr>
      <w:t xml:space="preserve">Схема теплоснабжения городского округа город Переславль-Залесский </w:t>
    </w:r>
  </w:p>
  <w:p w14:paraId="354E56F6" w14:textId="409BADB6" w:rsidR="00E5652E" w:rsidRPr="00A62DDE" w:rsidRDefault="00A62DDE" w:rsidP="00A62DDE">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C310DD46"/>
    <w:styleLink w:val="111114"/>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4EC7EB8"/>
    <w:multiLevelType w:val="hybridMultilevel"/>
    <w:tmpl w:val="7EFE6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DA43020"/>
    <w:multiLevelType w:val="hybridMultilevel"/>
    <w:tmpl w:val="D8AE2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1AD7834"/>
    <w:multiLevelType w:val="hybridMultilevel"/>
    <w:tmpl w:val="58FAE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2C96DFA"/>
    <w:multiLevelType w:val="multilevel"/>
    <w:tmpl w:val="277ACEBA"/>
    <w:lvl w:ilvl="0">
      <w:start w:val="1"/>
      <w:numFmt w:val="decimal"/>
      <w:pStyle w:val="1"/>
      <w:lvlText w:val="РАЗДЕЛ %1."/>
      <w:lvlJc w:val="left"/>
      <w:pPr>
        <w:ind w:left="360" w:hanging="360"/>
      </w:pPr>
      <w:rPr>
        <w:rFonts w:hint="default"/>
      </w:rPr>
    </w:lvl>
    <w:lvl w:ilvl="1">
      <w:start w:val="1"/>
      <w:numFmt w:val="decimal"/>
      <w:lvlRestart w:val="0"/>
      <w:pStyle w:val="2"/>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DD74271"/>
    <w:multiLevelType w:val="multilevel"/>
    <w:tmpl w:val="C484AE78"/>
    <w:lvl w:ilvl="0">
      <w:start w:val="1"/>
      <w:numFmt w:val="decimal"/>
      <w:lvlText w:val="РАЗДЕЛ %1."/>
      <w:lvlJc w:val="left"/>
      <w:pPr>
        <w:ind w:left="360" w:hanging="360"/>
      </w:pPr>
      <w:rPr>
        <w:rFonts w:hint="default"/>
      </w:rPr>
    </w:lvl>
    <w:lvl w:ilvl="1">
      <w:start w:val="3"/>
      <w:numFmt w:val="decimal"/>
      <w:lvlRestart w:val="0"/>
      <w:lvlText w:val=" %2.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14" w:hanging="504"/>
      </w:pPr>
      <w:rPr>
        <w:rFonts w:hint="default"/>
        <w:b/>
      </w:rPr>
    </w:lvl>
    <w:lvl w:ilvl="3">
      <w:start w:val="1"/>
      <w:numFmt w:val="russianLower"/>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E94267E"/>
    <w:multiLevelType w:val="multilevel"/>
    <w:tmpl w:val="945E453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4"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2D26F4"/>
    <w:multiLevelType w:val="hybridMultilevel"/>
    <w:tmpl w:val="4AFAAAD6"/>
    <w:lvl w:ilvl="0" w:tplc="86888E8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DC4E014">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AC62A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68F33C">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EA9580">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74A8A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F886C9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D84A2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E49634">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D7E2654"/>
    <w:multiLevelType w:val="hybridMultilevel"/>
    <w:tmpl w:val="413885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3"/>
  </w:num>
  <w:num w:numId="3">
    <w:abstractNumId w:val="0"/>
  </w:num>
  <w:num w:numId="4">
    <w:abstractNumId w:val="1"/>
  </w:num>
  <w:num w:numId="5">
    <w:abstractNumId w:val="4"/>
  </w:num>
  <w:num w:numId="6">
    <w:abstractNumId w:val="8"/>
  </w:num>
  <w:num w:numId="7">
    <w:abstractNumId w:val="12"/>
  </w:num>
  <w:num w:numId="8">
    <w:abstractNumId w:val="13"/>
  </w:num>
  <w:num w:numId="9">
    <w:abstractNumId w:val="11"/>
  </w:num>
  <w:num w:numId="10">
    <w:abstractNumId w:val="14"/>
  </w:num>
  <w:num w:numId="11">
    <w:abstractNumId w:val="15"/>
  </w:num>
  <w:num w:numId="12">
    <w:abstractNumId w:val="16"/>
  </w:num>
  <w:num w:numId="13">
    <w:abstractNumId w:val="2"/>
  </w:num>
  <w:num w:numId="14">
    <w:abstractNumId w:val="7"/>
  </w:num>
  <w:num w:numId="15">
    <w:abstractNumId w:val="7"/>
  </w:num>
  <w:num w:numId="16">
    <w:abstractNumId w:val="9"/>
  </w:num>
  <w:num w:numId="17">
    <w:abstractNumId w:val="6"/>
  </w:num>
  <w:num w:numId="18">
    <w:abstractNumId w:val="5"/>
  </w:num>
  <w:num w:numId="19">
    <w:abstractNumId w:val="10"/>
  </w:num>
  <w:num w:numId="20">
    <w:abstractNumId w:val="7"/>
  </w:num>
  <w:num w:numId="21">
    <w:abstractNumId w:val="7"/>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4012C"/>
    <w:rsid w:val="00041665"/>
    <w:rsid w:val="00041B00"/>
    <w:rsid w:val="00043E17"/>
    <w:rsid w:val="00047D43"/>
    <w:rsid w:val="00047E74"/>
    <w:rsid w:val="0005020F"/>
    <w:rsid w:val="0005367F"/>
    <w:rsid w:val="00057555"/>
    <w:rsid w:val="00057A79"/>
    <w:rsid w:val="00060614"/>
    <w:rsid w:val="0006360A"/>
    <w:rsid w:val="00065E80"/>
    <w:rsid w:val="00066A0E"/>
    <w:rsid w:val="00066C61"/>
    <w:rsid w:val="0007291E"/>
    <w:rsid w:val="00072BDE"/>
    <w:rsid w:val="000739E0"/>
    <w:rsid w:val="000752E2"/>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6DD7"/>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515"/>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6CDE"/>
    <w:rsid w:val="001472A9"/>
    <w:rsid w:val="001513E6"/>
    <w:rsid w:val="00153ABC"/>
    <w:rsid w:val="0015655D"/>
    <w:rsid w:val="001565D0"/>
    <w:rsid w:val="001566B6"/>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70"/>
    <w:rsid w:val="001839FD"/>
    <w:rsid w:val="00186700"/>
    <w:rsid w:val="00186DD8"/>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2C4"/>
    <w:rsid w:val="001B018B"/>
    <w:rsid w:val="001B0226"/>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C0F"/>
    <w:rsid w:val="00222DA2"/>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54D0"/>
    <w:rsid w:val="003364C6"/>
    <w:rsid w:val="00336991"/>
    <w:rsid w:val="00337DE1"/>
    <w:rsid w:val="00337E27"/>
    <w:rsid w:val="00340268"/>
    <w:rsid w:val="0034069F"/>
    <w:rsid w:val="00341CC2"/>
    <w:rsid w:val="00341DFB"/>
    <w:rsid w:val="003539F4"/>
    <w:rsid w:val="00354550"/>
    <w:rsid w:val="00355059"/>
    <w:rsid w:val="00355DB1"/>
    <w:rsid w:val="0036089C"/>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7254"/>
    <w:rsid w:val="00481CC0"/>
    <w:rsid w:val="0048374D"/>
    <w:rsid w:val="004841BE"/>
    <w:rsid w:val="004842C0"/>
    <w:rsid w:val="004853CF"/>
    <w:rsid w:val="004911D1"/>
    <w:rsid w:val="004926F6"/>
    <w:rsid w:val="004936FB"/>
    <w:rsid w:val="004938C2"/>
    <w:rsid w:val="0049467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49EA"/>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1F9"/>
    <w:rsid w:val="005027DF"/>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7CA"/>
    <w:rsid w:val="0054187C"/>
    <w:rsid w:val="00541DB3"/>
    <w:rsid w:val="00541EBE"/>
    <w:rsid w:val="00541F46"/>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25FF"/>
    <w:rsid w:val="005F3366"/>
    <w:rsid w:val="005F3F35"/>
    <w:rsid w:val="005F539E"/>
    <w:rsid w:val="005F719D"/>
    <w:rsid w:val="00600546"/>
    <w:rsid w:val="006005EE"/>
    <w:rsid w:val="00600609"/>
    <w:rsid w:val="00601656"/>
    <w:rsid w:val="00602639"/>
    <w:rsid w:val="00602C82"/>
    <w:rsid w:val="00605CBF"/>
    <w:rsid w:val="00606B40"/>
    <w:rsid w:val="00612CDC"/>
    <w:rsid w:val="00614F13"/>
    <w:rsid w:val="006154E4"/>
    <w:rsid w:val="006167E4"/>
    <w:rsid w:val="0062005B"/>
    <w:rsid w:val="006233CA"/>
    <w:rsid w:val="006239EE"/>
    <w:rsid w:val="00623E23"/>
    <w:rsid w:val="006254FD"/>
    <w:rsid w:val="00626566"/>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85BA5"/>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ADD"/>
    <w:rsid w:val="007A484E"/>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805BF"/>
    <w:rsid w:val="008806F7"/>
    <w:rsid w:val="00880A78"/>
    <w:rsid w:val="00881955"/>
    <w:rsid w:val="00881AE5"/>
    <w:rsid w:val="0088206F"/>
    <w:rsid w:val="00883767"/>
    <w:rsid w:val="008839F6"/>
    <w:rsid w:val="0088487A"/>
    <w:rsid w:val="008870E7"/>
    <w:rsid w:val="00887871"/>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8E"/>
    <w:rsid w:val="008C46BF"/>
    <w:rsid w:val="008C53FF"/>
    <w:rsid w:val="008C5439"/>
    <w:rsid w:val="008C6DBB"/>
    <w:rsid w:val="008C70F2"/>
    <w:rsid w:val="008D4489"/>
    <w:rsid w:val="008D4987"/>
    <w:rsid w:val="008D685A"/>
    <w:rsid w:val="008D6D2B"/>
    <w:rsid w:val="008E190C"/>
    <w:rsid w:val="008E415A"/>
    <w:rsid w:val="008E4971"/>
    <w:rsid w:val="008E4ECD"/>
    <w:rsid w:val="008E5EC4"/>
    <w:rsid w:val="008E7E54"/>
    <w:rsid w:val="008F0472"/>
    <w:rsid w:val="008F1CDB"/>
    <w:rsid w:val="008F579D"/>
    <w:rsid w:val="008F5DBD"/>
    <w:rsid w:val="008F7014"/>
    <w:rsid w:val="008F7613"/>
    <w:rsid w:val="008F7E86"/>
    <w:rsid w:val="009003B2"/>
    <w:rsid w:val="00900472"/>
    <w:rsid w:val="00900CC3"/>
    <w:rsid w:val="0090120B"/>
    <w:rsid w:val="00905465"/>
    <w:rsid w:val="0090610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2AF2"/>
    <w:rsid w:val="00983614"/>
    <w:rsid w:val="0098483F"/>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36D0"/>
    <w:rsid w:val="009D5B88"/>
    <w:rsid w:val="009E4F2C"/>
    <w:rsid w:val="009E6673"/>
    <w:rsid w:val="009F0E9B"/>
    <w:rsid w:val="009F146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6577"/>
    <w:rsid w:val="00A2779C"/>
    <w:rsid w:val="00A2785E"/>
    <w:rsid w:val="00A30838"/>
    <w:rsid w:val="00A325E7"/>
    <w:rsid w:val="00A32E0A"/>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500FE"/>
    <w:rsid w:val="00A515C9"/>
    <w:rsid w:val="00A51853"/>
    <w:rsid w:val="00A52D4F"/>
    <w:rsid w:val="00A5508B"/>
    <w:rsid w:val="00A55D7A"/>
    <w:rsid w:val="00A577C0"/>
    <w:rsid w:val="00A57C07"/>
    <w:rsid w:val="00A6135B"/>
    <w:rsid w:val="00A6239F"/>
    <w:rsid w:val="00A62D25"/>
    <w:rsid w:val="00A62DDE"/>
    <w:rsid w:val="00A65819"/>
    <w:rsid w:val="00A67941"/>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27F4"/>
    <w:rsid w:val="00AB3145"/>
    <w:rsid w:val="00AB370D"/>
    <w:rsid w:val="00AB3795"/>
    <w:rsid w:val="00AB3896"/>
    <w:rsid w:val="00AB6DFB"/>
    <w:rsid w:val="00AC21D2"/>
    <w:rsid w:val="00AC6ECD"/>
    <w:rsid w:val="00AD1B7F"/>
    <w:rsid w:val="00AD4C19"/>
    <w:rsid w:val="00AD5944"/>
    <w:rsid w:val="00AD595F"/>
    <w:rsid w:val="00AD5D1C"/>
    <w:rsid w:val="00AD5EB1"/>
    <w:rsid w:val="00AD6BD4"/>
    <w:rsid w:val="00AD7D6F"/>
    <w:rsid w:val="00AE0B6F"/>
    <w:rsid w:val="00AE0E0A"/>
    <w:rsid w:val="00AE1B06"/>
    <w:rsid w:val="00AE201C"/>
    <w:rsid w:val="00AE2D65"/>
    <w:rsid w:val="00AE3820"/>
    <w:rsid w:val="00AE3B68"/>
    <w:rsid w:val="00AE3C62"/>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1C9"/>
    <w:rsid w:val="00B35402"/>
    <w:rsid w:val="00B36508"/>
    <w:rsid w:val="00B36A8F"/>
    <w:rsid w:val="00B37583"/>
    <w:rsid w:val="00B4006B"/>
    <w:rsid w:val="00B40D87"/>
    <w:rsid w:val="00B42B02"/>
    <w:rsid w:val="00B430EF"/>
    <w:rsid w:val="00B43420"/>
    <w:rsid w:val="00B452F3"/>
    <w:rsid w:val="00B4614D"/>
    <w:rsid w:val="00B50C47"/>
    <w:rsid w:val="00B51BF8"/>
    <w:rsid w:val="00B530A6"/>
    <w:rsid w:val="00B53B1A"/>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B69"/>
    <w:rsid w:val="00BD066B"/>
    <w:rsid w:val="00BD2734"/>
    <w:rsid w:val="00BD2993"/>
    <w:rsid w:val="00BD4A29"/>
    <w:rsid w:val="00BD6551"/>
    <w:rsid w:val="00BD6F30"/>
    <w:rsid w:val="00BE024D"/>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3CE5"/>
    <w:rsid w:val="00C0592D"/>
    <w:rsid w:val="00C0662A"/>
    <w:rsid w:val="00C07360"/>
    <w:rsid w:val="00C07C05"/>
    <w:rsid w:val="00C07C9D"/>
    <w:rsid w:val="00C10451"/>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3A32"/>
    <w:rsid w:val="00C34699"/>
    <w:rsid w:val="00C34A64"/>
    <w:rsid w:val="00C36AB1"/>
    <w:rsid w:val="00C37545"/>
    <w:rsid w:val="00C37E23"/>
    <w:rsid w:val="00C40E9D"/>
    <w:rsid w:val="00C421DF"/>
    <w:rsid w:val="00C447DD"/>
    <w:rsid w:val="00C4484F"/>
    <w:rsid w:val="00C4594D"/>
    <w:rsid w:val="00C52DBE"/>
    <w:rsid w:val="00C53447"/>
    <w:rsid w:val="00C534A2"/>
    <w:rsid w:val="00C54BF0"/>
    <w:rsid w:val="00C626CA"/>
    <w:rsid w:val="00C62EA2"/>
    <w:rsid w:val="00C6351C"/>
    <w:rsid w:val="00C65C83"/>
    <w:rsid w:val="00C66C61"/>
    <w:rsid w:val="00C67CE9"/>
    <w:rsid w:val="00C71DF9"/>
    <w:rsid w:val="00C7318C"/>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B6F22"/>
    <w:rsid w:val="00CC115A"/>
    <w:rsid w:val="00CC1A55"/>
    <w:rsid w:val="00CC365F"/>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57357"/>
    <w:rsid w:val="00D61988"/>
    <w:rsid w:val="00D62172"/>
    <w:rsid w:val="00D631A2"/>
    <w:rsid w:val="00D65142"/>
    <w:rsid w:val="00D7189C"/>
    <w:rsid w:val="00D72653"/>
    <w:rsid w:val="00D72EFF"/>
    <w:rsid w:val="00D74274"/>
    <w:rsid w:val="00D748A4"/>
    <w:rsid w:val="00D74E6F"/>
    <w:rsid w:val="00D75385"/>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3AE0"/>
    <w:rsid w:val="00DB3BB5"/>
    <w:rsid w:val="00DB48D1"/>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52E"/>
    <w:rsid w:val="00E5661D"/>
    <w:rsid w:val="00E57D0D"/>
    <w:rsid w:val="00E60A44"/>
    <w:rsid w:val="00E640FA"/>
    <w:rsid w:val="00E64C8B"/>
    <w:rsid w:val="00E65AFD"/>
    <w:rsid w:val="00E67861"/>
    <w:rsid w:val="00E73F04"/>
    <w:rsid w:val="00E76D0A"/>
    <w:rsid w:val="00E82EB6"/>
    <w:rsid w:val="00E852CF"/>
    <w:rsid w:val="00E86FF7"/>
    <w:rsid w:val="00E9069B"/>
    <w:rsid w:val="00E90D13"/>
    <w:rsid w:val="00E931DE"/>
    <w:rsid w:val="00E935A0"/>
    <w:rsid w:val="00E9373D"/>
    <w:rsid w:val="00E94492"/>
    <w:rsid w:val="00E94DB0"/>
    <w:rsid w:val="00E9509A"/>
    <w:rsid w:val="00E954AA"/>
    <w:rsid w:val="00E95A34"/>
    <w:rsid w:val="00E95A52"/>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0D18"/>
    <w:rsid w:val="00F31881"/>
    <w:rsid w:val="00F34D88"/>
    <w:rsid w:val="00F35E76"/>
    <w:rsid w:val="00F37033"/>
    <w:rsid w:val="00F40231"/>
    <w:rsid w:val="00F41C49"/>
    <w:rsid w:val="00F4438F"/>
    <w:rsid w:val="00F448ED"/>
    <w:rsid w:val="00F44D1D"/>
    <w:rsid w:val="00F46462"/>
    <w:rsid w:val="00F477AC"/>
    <w:rsid w:val="00F47D0A"/>
    <w:rsid w:val="00F47E7E"/>
    <w:rsid w:val="00F5057C"/>
    <w:rsid w:val="00F50EAA"/>
    <w:rsid w:val="00F52029"/>
    <w:rsid w:val="00F534DC"/>
    <w:rsid w:val="00F55771"/>
    <w:rsid w:val="00F57109"/>
    <w:rsid w:val="00F57262"/>
    <w:rsid w:val="00F57469"/>
    <w:rsid w:val="00F61686"/>
    <w:rsid w:val="00F61714"/>
    <w:rsid w:val="00F633EE"/>
    <w:rsid w:val="00F635CE"/>
    <w:rsid w:val="00F64ACF"/>
    <w:rsid w:val="00F65990"/>
    <w:rsid w:val="00F66981"/>
    <w:rsid w:val="00F700C1"/>
    <w:rsid w:val="00F714EA"/>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4978"/>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5"/>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5"/>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5"/>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5"/>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paragraph" w:styleId="afff8">
    <w:name w:val="footnote text"/>
    <w:basedOn w:val="a0"/>
    <w:link w:val="afff9"/>
    <w:uiPriority w:val="99"/>
    <w:semiHidden/>
    <w:unhideWhenUsed/>
    <w:rsid w:val="003C6523"/>
    <w:pPr>
      <w:spacing w:line="240" w:lineRule="auto"/>
    </w:pPr>
    <w:rPr>
      <w:sz w:val="20"/>
      <w:szCs w:val="20"/>
    </w:rPr>
  </w:style>
  <w:style w:type="character" w:customStyle="1" w:styleId="afff9">
    <w:name w:val="Текст сноски Знак"/>
    <w:basedOn w:val="a1"/>
    <w:link w:val="afff8"/>
    <w:uiPriority w:val="99"/>
    <w:semiHidden/>
    <w:rsid w:val="003C6523"/>
    <w:rPr>
      <w:rFonts w:eastAsiaTheme="minorEastAsia" w:cstheme="minorBidi"/>
      <w:sz w:val="20"/>
      <w:szCs w:val="20"/>
    </w:rPr>
  </w:style>
  <w:style w:type="character" w:styleId="afffa">
    <w:name w:val="footnote reference"/>
    <w:basedOn w:val="a1"/>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357318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FD02A01E-A753-434C-A539-62424BF5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18</TotalTime>
  <Pages>6</Pages>
  <Words>720</Words>
  <Characters>4106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4817</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ГКС</cp:lastModifiedBy>
  <cp:revision>12</cp:revision>
  <cp:lastPrinted>2021-01-19T06:06:00Z</cp:lastPrinted>
  <dcterms:created xsi:type="dcterms:W3CDTF">2021-11-26T15:04:00Z</dcterms:created>
  <dcterms:modified xsi:type="dcterms:W3CDTF">2024-09-30T15:58:00Z</dcterms:modified>
</cp:coreProperties>
</file>